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0FA4A" w14:textId="77777777" w:rsidR="00536250" w:rsidRDefault="00536250" w:rsidP="005362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WITTENEYE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C2E8D87" w14:textId="77777777" w:rsidR="00536250" w:rsidRDefault="00536250" w:rsidP="005362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St.Botolph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Billingsgate, London.</w:t>
      </w:r>
    </w:p>
    <w:p w14:paraId="70F820B3" w14:textId="77777777" w:rsidR="00536250" w:rsidRDefault="00536250" w:rsidP="00536250">
      <w:pPr>
        <w:rPr>
          <w:rFonts w:ascii="Times New Roman" w:hAnsi="Times New Roman" w:cs="Times New Roman"/>
          <w:sz w:val="24"/>
          <w:szCs w:val="24"/>
        </w:rPr>
      </w:pPr>
    </w:p>
    <w:p w14:paraId="7A0B6521" w14:textId="77777777" w:rsidR="00536250" w:rsidRDefault="00536250" w:rsidP="00536250">
      <w:pPr>
        <w:rPr>
          <w:rFonts w:ascii="Times New Roman" w:hAnsi="Times New Roman" w:cs="Times New Roman"/>
          <w:sz w:val="24"/>
          <w:szCs w:val="24"/>
        </w:rPr>
      </w:pPr>
    </w:p>
    <w:p w14:paraId="2233AC7C" w14:textId="77777777" w:rsidR="00536250" w:rsidRDefault="00536250" w:rsidP="005362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>He left a copy of a book called “</w:t>
      </w:r>
      <w:proofErr w:type="spellStart"/>
      <w:r>
        <w:rPr>
          <w:rFonts w:ascii="Times New Roman" w:hAnsi="Times New Roman" w:cs="Times New Roman"/>
          <w:sz w:val="24"/>
          <w:szCs w:val="24"/>
        </w:rPr>
        <w:t>Esse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Flamstede</w:t>
      </w:r>
      <w:proofErr w:type="spellEnd"/>
      <w:r>
        <w:rPr>
          <w:rFonts w:ascii="Times New Roman" w:hAnsi="Times New Roman" w:cs="Times New Roman"/>
          <w:sz w:val="24"/>
          <w:szCs w:val="24"/>
        </w:rPr>
        <w:t>, Chief Clerk of the</w:t>
      </w:r>
    </w:p>
    <w:p w14:paraId="336CD083" w14:textId="77777777" w:rsidR="00536250" w:rsidRDefault="00536250" w:rsidP="005362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parish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St.Dunstan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East(q.v.).</w:t>
      </w:r>
    </w:p>
    <w:p w14:paraId="708805A8" w14:textId="77777777" w:rsidR="00536250" w:rsidRDefault="00536250" w:rsidP="0053625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p.212)</w:t>
      </w:r>
    </w:p>
    <w:p w14:paraId="2D4DF698" w14:textId="77777777" w:rsidR="00536250" w:rsidRDefault="00536250" w:rsidP="00536250">
      <w:pPr>
        <w:rPr>
          <w:rFonts w:ascii="Times New Roman" w:hAnsi="Times New Roman" w:cs="Times New Roman"/>
          <w:sz w:val="24"/>
          <w:szCs w:val="24"/>
        </w:rPr>
      </w:pPr>
    </w:p>
    <w:p w14:paraId="22F9E2BD" w14:textId="77777777" w:rsidR="00536250" w:rsidRDefault="00536250" w:rsidP="00536250">
      <w:pPr>
        <w:rPr>
          <w:rFonts w:ascii="Times New Roman" w:hAnsi="Times New Roman" w:cs="Times New Roman"/>
          <w:sz w:val="24"/>
          <w:szCs w:val="24"/>
        </w:rPr>
      </w:pPr>
    </w:p>
    <w:p w14:paraId="677C2501" w14:textId="77777777" w:rsidR="00536250" w:rsidRDefault="00536250" w:rsidP="005362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October 2021</w:t>
      </w:r>
    </w:p>
    <w:p w14:paraId="2BEF6C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9ECA0" w14:textId="77777777" w:rsidR="00536250" w:rsidRDefault="00536250" w:rsidP="009139A6">
      <w:r>
        <w:separator/>
      </w:r>
    </w:p>
  </w:endnote>
  <w:endnote w:type="continuationSeparator" w:id="0">
    <w:p w14:paraId="0B2C7DDC" w14:textId="77777777" w:rsidR="00536250" w:rsidRDefault="005362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171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10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839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7813B" w14:textId="77777777" w:rsidR="00536250" w:rsidRDefault="00536250" w:rsidP="009139A6">
      <w:r>
        <w:separator/>
      </w:r>
    </w:p>
  </w:footnote>
  <w:footnote w:type="continuationSeparator" w:id="0">
    <w:p w14:paraId="02641081" w14:textId="77777777" w:rsidR="00536250" w:rsidRDefault="005362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416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9C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048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50"/>
    <w:rsid w:val="000666E0"/>
    <w:rsid w:val="002510B7"/>
    <w:rsid w:val="0053625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5745B"/>
  <w15:chartTrackingRefBased/>
  <w15:docId w15:val="{79D85ABA-42E2-44F6-9D57-4CE3E94E7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25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2021-11-27T22:06:00Z</dcterms:created>
  <dcterms:modified xsi:type="dcterms:W3CDTF">2021-11-27T22:07:00Z</dcterms:modified>
</cp:coreProperties>
</file>